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35C21" w14:textId="2B57A589" w:rsidR="006B2F86" w:rsidRDefault="00F675E8" w:rsidP="00E71FC3">
      <w:pPr>
        <w:pStyle w:val="NoSpacing"/>
      </w:pPr>
      <w:r>
        <w:rPr>
          <w:u w:val="single"/>
        </w:rPr>
        <w:t>William SPRIGG</w:t>
      </w:r>
      <w:r>
        <w:t xml:space="preserve">    (fl.1471)</w:t>
      </w:r>
    </w:p>
    <w:p w14:paraId="5C764CB0" w14:textId="5E760B4E" w:rsidR="00F675E8" w:rsidRDefault="00F675E8" w:rsidP="00E71FC3">
      <w:pPr>
        <w:pStyle w:val="NoSpacing"/>
      </w:pPr>
      <w:r>
        <w:t>of Lewisham, Kent.</w:t>
      </w:r>
    </w:p>
    <w:p w14:paraId="719C8D5E" w14:textId="1DE84DC8" w:rsidR="00F675E8" w:rsidRDefault="00F675E8" w:rsidP="00E71FC3">
      <w:pPr>
        <w:pStyle w:val="NoSpacing"/>
      </w:pPr>
    </w:p>
    <w:p w14:paraId="73FCA43B" w14:textId="3E355C93" w:rsidR="00F675E8" w:rsidRDefault="00F675E8" w:rsidP="00E71FC3">
      <w:pPr>
        <w:pStyle w:val="NoSpacing"/>
      </w:pPr>
    </w:p>
    <w:p w14:paraId="202D5809" w14:textId="329CD229" w:rsidR="00F675E8" w:rsidRDefault="00F675E8" w:rsidP="00E71FC3">
      <w:pPr>
        <w:pStyle w:val="NoSpacing"/>
      </w:pPr>
      <w:r>
        <w:tab/>
        <w:t>1471</w:t>
      </w:r>
      <w:r>
        <w:tab/>
        <w:t xml:space="preserve">He made his Will, in which he left money for the </w:t>
      </w:r>
      <w:proofErr w:type="spellStart"/>
      <w:r>
        <w:t>belltower</w:t>
      </w:r>
      <w:proofErr w:type="spellEnd"/>
      <w:r>
        <w:t xml:space="preserve"> of the church.</w:t>
      </w:r>
    </w:p>
    <w:p w14:paraId="453733AE" w14:textId="639881DE" w:rsidR="00F675E8" w:rsidRDefault="00F675E8" w:rsidP="00E71FC3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6CBB0CDE" w14:textId="77777777" w:rsidR="00800342" w:rsidRDefault="00800342" w:rsidP="00E71FC3">
      <w:pPr>
        <w:pStyle w:val="NoSpacing"/>
      </w:pPr>
      <w:bookmarkStart w:id="0" w:name="_GoBack"/>
      <w:bookmarkEnd w:id="0"/>
    </w:p>
    <w:p w14:paraId="31D6085F" w14:textId="7B0BF4FB" w:rsidR="00F675E8" w:rsidRDefault="00F675E8" w:rsidP="00E71FC3">
      <w:pPr>
        <w:pStyle w:val="NoSpacing"/>
      </w:pPr>
    </w:p>
    <w:p w14:paraId="14C24489" w14:textId="7BCBFF47" w:rsidR="00F675E8" w:rsidRDefault="00F675E8" w:rsidP="00E71FC3">
      <w:pPr>
        <w:pStyle w:val="NoSpacing"/>
      </w:pPr>
    </w:p>
    <w:p w14:paraId="5C0D39E2" w14:textId="248AC88E" w:rsidR="00F675E8" w:rsidRPr="00F675E8" w:rsidRDefault="00F675E8" w:rsidP="00E71FC3">
      <w:pPr>
        <w:pStyle w:val="NoSpacing"/>
      </w:pPr>
      <w:r>
        <w:t>8 March 2019</w:t>
      </w:r>
    </w:p>
    <w:sectPr w:rsidR="00F675E8" w:rsidRPr="00F675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454C6" w14:textId="77777777" w:rsidR="00F675E8" w:rsidRDefault="00F675E8" w:rsidP="00E71FC3">
      <w:pPr>
        <w:spacing w:after="0" w:line="240" w:lineRule="auto"/>
      </w:pPr>
      <w:r>
        <w:separator/>
      </w:r>
    </w:p>
  </w:endnote>
  <w:endnote w:type="continuationSeparator" w:id="0">
    <w:p w14:paraId="7D5E25F3" w14:textId="77777777" w:rsidR="00F675E8" w:rsidRDefault="00F675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CC0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FA0A0" w14:textId="77777777" w:rsidR="00F675E8" w:rsidRDefault="00F675E8" w:rsidP="00E71FC3">
      <w:pPr>
        <w:spacing w:after="0" w:line="240" w:lineRule="auto"/>
      </w:pPr>
      <w:r>
        <w:separator/>
      </w:r>
    </w:p>
  </w:footnote>
  <w:footnote w:type="continuationSeparator" w:id="0">
    <w:p w14:paraId="13D7310A" w14:textId="77777777" w:rsidR="00F675E8" w:rsidRDefault="00F675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5E8"/>
    <w:rsid w:val="001A7C09"/>
    <w:rsid w:val="00577BD5"/>
    <w:rsid w:val="00656CBA"/>
    <w:rsid w:val="006A1F77"/>
    <w:rsid w:val="00733BE7"/>
    <w:rsid w:val="00800342"/>
    <w:rsid w:val="00AB52E8"/>
    <w:rsid w:val="00B16D3F"/>
    <w:rsid w:val="00BB41AC"/>
    <w:rsid w:val="00E71FC3"/>
    <w:rsid w:val="00EF4813"/>
    <w:rsid w:val="00F6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796C5"/>
  <w15:chartTrackingRefBased/>
  <w15:docId w15:val="{196C1F7F-7893-4501-8B4A-C32A12A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2019-03-08T17:28:00Z</dcterms:created>
  <dcterms:modified xsi:type="dcterms:W3CDTF">2019-11-15T09:59:00Z</dcterms:modified>
</cp:coreProperties>
</file>